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EE84A" w14:textId="77777777" w:rsidR="00885ED9" w:rsidRDefault="00885ED9" w:rsidP="00885ED9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William CRAULEY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fl.1461)</w:t>
      </w:r>
    </w:p>
    <w:p w14:paraId="4B424A08" w14:textId="77777777" w:rsidR="00885ED9" w:rsidRDefault="00885ED9" w:rsidP="00885ED9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Brampton, Huntingdonshire. Husbandman.</w:t>
      </w:r>
    </w:p>
    <w:p w14:paraId="491EE501" w14:textId="77777777" w:rsidR="00885ED9" w:rsidRDefault="00885ED9" w:rsidP="00885ED9">
      <w:pPr>
        <w:pStyle w:val="NoSpacing"/>
        <w:jc w:val="both"/>
        <w:rPr>
          <w:rFonts w:cs="Times New Roman"/>
          <w:szCs w:val="24"/>
          <w:lang w:val="en-GB"/>
        </w:rPr>
      </w:pPr>
    </w:p>
    <w:p w14:paraId="414437DF" w14:textId="77777777" w:rsidR="00885ED9" w:rsidRDefault="00885ED9" w:rsidP="00885ED9">
      <w:pPr>
        <w:pStyle w:val="NoSpacing"/>
        <w:jc w:val="both"/>
        <w:rPr>
          <w:rFonts w:cs="Times New Roman"/>
          <w:szCs w:val="24"/>
          <w:lang w:val="en-GB"/>
        </w:rPr>
      </w:pPr>
    </w:p>
    <w:p w14:paraId="71203E0D" w14:textId="77777777" w:rsidR="00885ED9" w:rsidRDefault="00885ED9" w:rsidP="00885ED9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1461</w:t>
      </w:r>
      <w:r>
        <w:rPr>
          <w:rFonts w:cs="Times New Roman"/>
          <w:szCs w:val="24"/>
          <w:lang w:val="en-GB"/>
        </w:rPr>
        <w:tab/>
        <w:t xml:space="preserve">Nicholas Walpole of London, brasier(q.v.), brought a plaint of debt against </w:t>
      </w:r>
    </w:p>
    <w:p w14:paraId="7CF962F8" w14:textId="77777777" w:rsidR="00885ED9" w:rsidRDefault="00885ED9" w:rsidP="00885ED9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him and three others.</w:t>
      </w:r>
    </w:p>
    <w:p w14:paraId="0656B3D1" w14:textId="77777777" w:rsidR="00885ED9" w:rsidRDefault="00885ED9" w:rsidP="00885ED9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E032C3">
          <w:rPr>
            <w:rStyle w:val="Hyperlink"/>
            <w:rFonts w:cs="Times New Roman"/>
            <w:szCs w:val="24"/>
            <w:lang w:val="en-GB"/>
          </w:rPr>
          <w:t>https://waalt.uh.edu/index.php/IDXCP40no800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473D05CF" w14:textId="77777777" w:rsidR="00885ED9" w:rsidRDefault="00885ED9" w:rsidP="00885ED9">
      <w:pPr>
        <w:pStyle w:val="NoSpacing"/>
        <w:jc w:val="both"/>
        <w:rPr>
          <w:rFonts w:cs="Times New Roman"/>
          <w:szCs w:val="24"/>
          <w:lang w:val="en-GB"/>
        </w:rPr>
      </w:pPr>
    </w:p>
    <w:p w14:paraId="0B14A879" w14:textId="77777777" w:rsidR="00885ED9" w:rsidRDefault="00885ED9" w:rsidP="00885ED9">
      <w:pPr>
        <w:pStyle w:val="NoSpacing"/>
        <w:jc w:val="both"/>
        <w:rPr>
          <w:rFonts w:cs="Times New Roman"/>
          <w:szCs w:val="24"/>
          <w:lang w:val="en-GB"/>
        </w:rPr>
      </w:pPr>
    </w:p>
    <w:p w14:paraId="328FEE5E" w14:textId="77777777" w:rsidR="00885ED9" w:rsidRDefault="00885ED9" w:rsidP="00885ED9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4 January 2024</w:t>
      </w:r>
    </w:p>
    <w:p w14:paraId="182C3EC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63903" w14:textId="77777777" w:rsidR="00885ED9" w:rsidRDefault="00885ED9" w:rsidP="009139A6">
      <w:r>
        <w:separator/>
      </w:r>
    </w:p>
  </w:endnote>
  <w:endnote w:type="continuationSeparator" w:id="0">
    <w:p w14:paraId="4ED67BAE" w14:textId="77777777" w:rsidR="00885ED9" w:rsidRDefault="00885ED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04CC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A530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6634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CEC51" w14:textId="77777777" w:rsidR="00885ED9" w:rsidRDefault="00885ED9" w:rsidP="009139A6">
      <w:r>
        <w:separator/>
      </w:r>
    </w:p>
  </w:footnote>
  <w:footnote w:type="continuationSeparator" w:id="0">
    <w:p w14:paraId="19CC3532" w14:textId="77777777" w:rsidR="00885ED9" w:rsidRDefault="00885ED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2F30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B8DE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E8EF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ED9"/>
    <w:rsid w:val="000666E0"/>
    <w:rsid w:val="002510B7"/>
    <w:rsid w:val="005C130B"/>
    <w:rsid w:val="00826F5C"/>
    <w:rsid w:val="00885ED9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7DEDF"/>
  <w15:chartTrackingRefBased/>
  <w15:docId w15:val="{454480D8-D35C-4059-A1D5-3BE963175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85E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80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2024-01-08T09:21:00Z</dcterms:created>
  <dcterms:modified xsi:type="dcterms:W3CDTF">2024-01-08T09:22:00Z</dcterms:modified>
</cp:coreProperties>
</file>